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0FE0D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6F0EEF1E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AF84D28" w14:textId="77777777" w:rsidR="005D4FFF" w:rsidRPr="00EF6D6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2B4C9BB" w14:textId="069E0FF4" w:rsidR="005D4FFF" w:rsidRPr="00EF6D6D" w:rsidRDefault="009C1C4C" w:rsidP="00785278">
      <w:pPr>
        <w:tabs>
          <w:tab w:val="left" w:pos="108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F6D6D">
        <w:rPr>
          <w:rFonts w:ascii="Cambria" w:hAnsi="Cambria"/>
          <w:color w:val="434E7E"/>
          <w:spacing w:val="-1"/>
          <w:sz w:val="40"/>
          <w:szCs w:val="40"/>
        </w:rPr>
        <w:t>H.11</w:t>
      </w:r>
      <w:r w:rsidR="00785278">
        <w:rPr>
          <w:rFonts w:ascii="Cambria" w:hAnsi="Cambria"/>
          <w:color w:val="434E7E"/>
          <w:spacing w:val="-1"/>
          <w:sz w:val="40"/>
          <w:szCs w:val="40"/>
        </w:rPr>
        <w:tab/>
      </w:r>
      <w:r w:rsidRPr="00EF6D6D">
        <w:rPr>
          <w:rFonts w:ascii="Cambria" w:hAnsi="Cambria"/>
          <w:color w:val="434E7E"/>
          <w:spacing w:val="-1"/>
          <w:sz w:val="40"/>
          <w:szCs w:val="40"/>
        </w:rPr>
        <w:t xml:space="preserve">Provide </w:t>
      </w:r>
      <w:r w:rsidR="00785278">
        <w:rPr>
          <w:rFonts w:ascii="Cambria" w:hAnsi="Cambria"/>
          <w:color w:val="434E7E"/>
          <w:spacing w:val="-1"/>
          <w:sz w:val="40"/>
          <w:szCs w:val="40"/>
        </w:rPr>
        <w:t xml:space="preserve">an onsite fitness facility and/or other </w:t>
      </w:r>
      <w:r w:rsidRPr="00EF6D6D">
        <w:rPr>
          <w:rFonts w:ascii="Cambria" w:hAnsi="Cambria"/>
          <w:color w:val="434E7E"/>
          <w:spacing w:val="-1"/>
          <w:sz w:val="40"/>
          <w:szCs w:val="40"/>
        </w:rPr>
        <w:t>wellness-inspired amenities for residents</w:t>
      </w:r>
    </w:p>
    <w:p w14:paraId="2532E29E" w14:textId="2AAF48DC" w:rsidR="00AA1BA9" w:rsidRPr="00EF6D6D" w:rsidRDefault="009C1C4C" w:rsidP="00B00940">
      <w:pPr>
        <w:spacing w:before="120" w:line="259" w:lineRule="auto"/>
        <w:rPr>
          <w:rFonts w:ascii="Cambria" w:hAnsi="Cambria"/>
          <w:iCs/>
          <w:color w:val="B31983"/>
        </w:rPr>
      </w:pPr>
      <w:r w:rsidRPr="00EF6D6D">
        <w:rPr>
          <w:rFonts w:ascii="Cambria" w:hAnsi="Cambria"/>
          <w:iCs/>
          <w:color w:val="B31983"/>
        </w:rPr>
        <w:t>Onsite fitness facilities and other wellness-inspired amenities allow residents</w:t>
      </w:r>
      <w:r w:rsidR="00785278">
        <w:rPr>
          <w:rFonts w:ascii="Cambria" w:hAnsi="Cambria"/>
          <w:iCs/>
          <w:color w:val="B31983"/>
        </w:rPr>
        <w:t xml:space="preserve"> </w:t>
      </w:r>
      <w:r w:rsidRPr="00EF6D6D">
        <w:rPr>
          <w:rFonts w:ascii="Cambria" w:hAnsi="Cambria"/>
          <w:iCs/>
          <w:color w:val="B31983"/>
        </w:rPr>
        <w:t>to stay active and can help with leasing goals. Answer the questions below to earn points. Other amenities include:</w:t>
      </w:r>
    </w:p>
    <w:p w14:paraId="7CCF6DC3" w14:textId="77777777" w:rsidR="009C1C4C" w:rsidRPr="00EF6D6D" w:rsidRDefault="009C1C4C" w:rsidP="009C1C4C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EF6D6D">
        <w:rPr>
          <w:rFonts w:ascii="Cambria" w:eastAsia="Arial" w:hAnsi="Cambria" w:cs="Arial"/>
          <w:iCs/>
          <w:color w:val="B31983"/>
        </w:rPr>
        <w:t>Discount arranged with a nearby gym</w:t>
      </w:r>
    </w:p>
    <w:p w14:paraId="3CB2CEBF" w14:textId="77777777" w:rsidR="009C1C4C" w:rsidRPr="00EF6D6D" w:rsidRDefault="009C1C4C" w:rsidP="009C1C4C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EF6D6D">
        <w:rPr>
          <w:rFonts w:ascii="Cambria" w:eastAsia="Arial" w:hAnsi="Cambria" w:cs="Arial"/>
          <w:iCs/>
          <w:color w:val="B31983"/>
        </w:rPr>
        <w:t>Yoga lessons</w:t>
      </w:r>
    </w:p>
    <w:p w14:paraId="32B2476F" w14:textId="77777777" w:rsidR="009C1C4C" w:rsidRPr="00EF6D6D" w:rsidRDefault="009C1C4C" w:rsidP="009C1C4C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EF6D6D">
        <w:rPr>
          <w:rFonts w:ascii="Cambria" w:eastAsia="Arial" w:hAnsi="Cambria" w:cs="Arial"/>
          <w:iCs/>
          <w:color w:val="B31983"/>
        </w:rPr>
        <w:t>Green space such as a green roof or community garden</w:t>
      </w:r>
    </w:p>
    <w:p w14:paraId="7C6B4330" w14:textId="77777777" w:rsidR="009C1C4C" w:rsidRPr="00EF6D6D" w:rsidRDefault="009C1C4C" w:rsidP="009C1C4C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EF6D6D">
        <w:rPr>
          <w:rFonts w:ascii="Cambria" w:eastAsia="Arial" w:hAnsi="Cambria" w:cs="Arial"/>
          <w:iCs/>
          <w:color w:val="B31983"/>
        </w:rPr>
        <w:t>Outdoor fitness stations or walking paths</w:t>
      </w:r>
    </w:p>
    <w:p w14:paraId="39FD8EC9" w14:textId="77777777" w:rsidR="009C1C4C" w:rsidRPr="00EF6D6D" w:rsidRDefault="009C1C4C" w:rsidP="009C1C4C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EF6D6D">
        <w:rPr>
          <w:rFonts w:ascii="Cambria" w:eastAsia="Arial" w:hAnsi="Cambria" w:cs="Arial"/>
          <w:iCs/>
          <w:color w:val="B31983"/>
        </w:rPr>
        <w:t>Bicycle racks or share stations</w:t>
      </w:r>
    </w:p>
    <w:p w14:paraId="46A13299" w14:textId="0C0DFF07" w:rsidR="009C1C4C" w:rsidRPr="00EF6D6D" w:rsidRDefault="009C1C4C" w:rsidP="00AA1BA9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EF6D6D">
        <w:rPr>
          <w:rFonts w:ascii="Cambria" w:eastAsia="Arial" w:hAnsi="Cambria" w:cs="Arial"/>
          <w:iCs/>
          <w:color w:val="B31983"/>
        </w:rPr>
        <w:t>Other amenities—check with IREM</w:t>
      </w:r>
      <w:r w:rsidRPr="00EF6D6D">
        <w:rPr>
          <w:rFonts w:ascii="Cambria" w:eastAsia="Arial" w:hAnsi="Cambria" w:cs="Arial"/>
          <w:iCs/>
          <w:color w:val="B31983"/>
          <w:position w:val="6"/>
          <w:vertAlign w:val="superscript"/>
        </w:rPr>
        <w:t>®</w:t>
      </w:r>
    </w:p>
    <w:p w14:paraId="2C2C95C6" w14:textId="6A44173C" w:rsidR="00AA1BA9" w:rsidRPr="00EF6D6D" w:rsidRDefault="009C1C4C" w:rsidP="00010012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EF6D6D">
        <w:rPr>
          <w:rFonts w:ascii="Cambria" w:hAnsi="Cambria"/>
          <w:color w:val="414042"/>
        </w:rPr>
        <w:t>Describe the wellness amenity at the property.</w:t>
      </w:r>
    </w:p>
    <w:p w14:paraId="59AF1AC4" w14:textId="52656E9B" w:rsidR="00010012" w:rsidRPr="00EF6D6D" w:rsidRDefault="00FC135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EF6D6D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0FCC2542" wp14:editId="436DE85D">
                <wp:extent cx="6067425" cy="768350"/>
                <wp:effectExtent l="0" t="0" r="28575" b="21590"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47095" w14:textId="77777777" w:rsidR="00010012" w:rsidRPr="00EF6D6D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CC2542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width:477.75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" strokecolor="#d9d9d9">
                <v:textbox style="mso-fit-shape-to-text:t">
                  <w:txbxContent>
                    <w:p w14:paraId="4B847095" w14:textId="77777777" w:rsidR="00010012" w:rsidRPr="00EF6D6D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86E09CA" w14:textId="7BE6F6C6" w:rsidR="00010012" w:rsidRPr="00EF6D6D" w:rsidRDefault="00FC1357" w:rsidP="00010012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EF6D6D">
        <w:rPr>
          <w:rFonts w:ascii="Cambria" w:hAnsi="Cambria"/>
          <w:color w:val="414042"/>
        </w:rPr>
        <w:t>How long has the wellness amenity been in service?</w:t>
      </w:r>
    </w:p>
    <w:p w14:paraId="3FD74CB8" w14:textId="61DC78AE" w:rsidR="00010012" w:rsidRPr="00EF6D6D" w:rsidRDefault="00FC135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EF6D6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BDFF9D" wp14:editId="2C5AB82C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6038850" cy="768350"/>
                <wp:effectExtent l="0" t="0" r="19050" b="2159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28C52" w14:textId="77777777" w:rsidR="00010012" w:rsidRPr="00EF6D6D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DFF9D" id="Text Box 13" o:spid="_x0000_s1027" type="#_x0000_t202" style="position:absolute;margin-left:0;margin-top:.6pt;width:475.5pt;height:60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" strokecolor="#d9d9d9">
                <v:textbox style="mso-fit-shape-to-text:t">
                  <w:txbxContent>
                    <w:p w14:paraId="53728C52" w14:textId="77777777" w:rsidR="00010012" w:rsidRPr="00EF6D6D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A781E9" w14:textId="77777777" w:rsidR="00010012" w:rsidRPr="00EF6D6D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D2F6E4F" w14:textId="2F58379E" w:rsidR="00010012" w:rsidRPr="00EF6D6D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F6D6D">
        <w:rPr>
          <w:rFonts w:ascii="Cambria" w:hAnsi="Cambria"/>
          <w:color w:val="B31983"/>
        </w:rPr>
        <w:t>Alternative documentation</w:t>
      </w:r>
      <w:r w:rsidRPr="00EF6D6D">
        <w:rPr>
          <w:rFonts w:ascii="Cambria" w:hAnsi="Cambria"/>
          <w:color w:val="B31983"/>
        </w:rPr>
        <w:br/>
      </w:r>
      <w:r w:rsidRPr="00EF6D6D">
        <w:rPr>
          <w:rFonts w:ascii="Cambria" w:hAnsi="Cambria"/>
          <w:color w:val="414042"/>
        </w:rPr>
        <w:t>Instead</w:t>
      </w:r>
      <w:r w:rsidRPr="00EF6D6D">
        <w:rPr>
          <w:rFonts w:ascii="Cambria" w:hAnsi="Cambria"/>
          <w:color w:val="414042"/>
          <w:spacing w:val="-5"/>
        </w:rPr>
        <w:t xml:space="preserve"> </w:t>
      </w:r>
      <w:r w:rsidRPr="00EF6D6D">
        <w:rPr>
          <w:rFonts w:ascii="Cambria" w:hAnsi="Cambria"/>
          <w:color w:val="414042"/>
        </w:rPr>
        <w:t>of</w:t>
      </w:r>
      <w:r w:rsidRPr="00EF6D6D">
        <w:rPr>
          <w:rFonts w:ascii="Cambria" w:hAnsi="Cambria"/>
          <w:color w:val="414042"/>
          <w:spacing w:val="-5"/>
        </w:rPr>
        <w:t xml:space="preserve"> </w:t>
      </w:r>
      <w:r w:rsidRPr="00EF6D6D">
        <w:rPr>
          <w:rFonts w:ascii="Cambria" w:hAnsi="Cambria"/>
          <w:color w:val="414042"/>
        </w:rPr>
        <w:t>this</w:t>
      </w:r>
      <w:r w:rsidRPr="00EF6D6D">
        <w:rPr>
          <w:rFonts w:ascii="Cambria" w:hAnsi="Cambria"/>
          <w:color w:val="414042"/>
          <w:spacing w:val="-5"/>
        </w:rPr>
        <w:t xml:space="preserve"> </w:t>
      </w:r>
      <w:r w:rsidRPr="00EF6D6D">
        <w:rPr>
          <w:rFonts w:ascii="Cambria" w:hAnsi="Cambria"/>
          <w:color w:val="414042"/>
        </w:rPr>
        <w:t>form,</w:t>
      </w:r>
      <w:r w:rsidRPr="00EF6D6D">
        <w:rPr>
          <w:rFonts w:ascii="Cambria" w:hAnsi="Cambria"/>
          <w:color w:val="414042"/>
          <w:spacing w:val="-5"/>
        </w:rPr>
        <w:t xml:space="preserve"> </w:t>
      </w:r>
      <w:r w:rsidRPr="00EF6D6D">
        <w:rPr>
          <w:rFonts w:ascii="Cambria" w:hAnsi="Cambria"/>
          <w:color w:val="414042"/>
        </w:rPr>
        <w:t>you</w:t>
      </w:r>
      <w:r w:rsidRPr="00EF6D6D">
        <w:rPr>
          <w:rFonts w:ascii="Cambria" w:hAnsi="Cambria"/>
          <w:color w:val="414042"/>
          <w:spacing w:val="-5"/>
        </w:rPr>
        <w:t xml:space="preserve"> </w:t>
      </w:r>
      <w:r w:rsidRPr="00EF6D6D">
        <w:rPr>
          <w:rFonts w:ascii="Cambria" w:hAnsi="Cambria"/>
          <w:color w:val="414042"/>
        </w:rPr>
        <w:t>may</w:t>
      </w:r>
      <w:r w:rsidRPr="00EF6D6D">
        <w:rPr>
          <w:rFonts w:ascii="Cambria" w:hAnsi="Cambria"/>
          <w:color w:val="414042"/>
          <w:spacing w:val="-4"/>
        </w:rPr>
        <w:t xml:space="preserve"> </w:t>
      </w:r>
      <w:r w:rsidRPr="00EF6D6D">
        <w:rPr>
          <w:rFonts w:ascii="Cambria" w:hAnsi="Cambria"/>
          <w:color w:val="414042"/>
        </w:rPr>
        <w:t>submit</w:t>
      </w:r>
      <w:r w:rsidRPr="00EF6D6D">
        <w:rPr>
          <w:rFonts w:ascii="Cambria" w:hAnsi="Cambria"/>
          <w:color w:val="414042"/>
          <w:spacing w:val="-5"/>
        </w:rPr>
        <w:t xml:space="preserve"> </w:t>
      </w:r>
      <w:r w:rsidRPr="00EF6D6D">
        <w:rPr>
          <w:rFonts w:ascii="Cambria" w:hAnsi="Cambria"/>
          <w:color w:val="414042"/>
        </w:rPr>
        <w:t>the</w:t>
      </w:r>
      <w:r w:rsidRPr="00EF6D6D">
        <w:rPr>
          <w:rFonts w:ascii="Cambria" w:hAnsi="Cambria"/>
          <w:color w:val="414042"/>
          <w:spacing w:val="-5"/>
        </w:rPr>
        <w:t xml:space="preserve"> </w:t>
      </w:r>
      <w:r w:rsidRPr="00EF6D6D">
        <w:rPr>
          <w:rFonts w:ascii="Cambria" w:hAnsi="Cambria"/>
          <w:color w:val="414042"/>
        </w:rPr>
        <w:t>following</w:t>
      </w:r>
      <w:r w:rsidRPr="00EF6D6D">
        <w:rPr>
          <w:rFonts w:ascii="Cambria" w:hAnsi="Cambria"/>
          <w:color w:val="414042"/>
          <w:spacing w:val="-6"/>
        </w:rPr>
        <w:t xml:space="preserve"> </w:t>
      </w:r>
      <w:r w:rsidRPr="00EF6D6D">
        <w:rPr>
          <w:rFonts w:ascii="Cambria" w:hAnsi="Cambria"/>
          <w:color w:val="414042"/>
        </w:rPr>
        <w:t>to</w:t>
      </w:r>
      <w:r w:rsidRPr="00EF6D6D">
        <w:rPr>
          <w:rFonts w:ascii="Cambria" w:hAnsi="Cambria"/>
          <w:color w:val="414042"/>
          <w:spacing w:val="-5"/>
        </w:rPr>
        <w:t xml:space="preserve"> </w:t>
      </w:r>
      <w:r w:rsidRPr="00EF6D6D">
        <w:rPr>
          <w:rFonts w:ascii="Cambria" w:hAnsi="Cambria"/>
          <w:color w:val="414042"/>
        </w:rPr>
        <w:t>IREM:</w:t>
      </w:r>
    </w:p>
    <w:p w14:paraId="3FA79C0C" w14:textId="5859F8C7" w:rsidR="00010012" w:rsidRPr="00EF6D6D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F6D6D">
        <w:rPr>
          <w:rFonts w:ascii="Cambria" w:hAnsi="Cambria"/>
          <w:color w:val="414042"/>
        </w:rPr>
        <w:t>P</w:t>
      </w:r>
      <w:r w:rsidR="009C1C4C" w:rsidRPr="00EF6D6D">
        <w:rPr>
          <w:rFonts w:ascii="Cambria" w:hAnsi="Cambria"/>
          <w:color w:val="414042"/>
        </w:rPr>
        <w:t>hoto of fitness facility or wellness amenity</w:t>
      </w:r>
    </w:p>
    <w:p w14:paraId="0EA9DFC9" w14:textId="0591BDC7" w:rsidR="009C1C4C" w:rsidRPr="00EF6D6D" w:rsidRDefault="009C1C4C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F6D6D">
        <w:rPr>
          <w:rFonts w:ascii="Cambria" w:hAnsi="Cambria"/>
          <w:color w:val="414042"/>
        </w:rPr>
        <w:t>Screenshot from or link to property website’s amenities list showing fitness facility or wellness amenity</w:t>
      </w:r>
    </w:p>
    <w:p w14:paraId="1C1A5FEA" w14:textId="77777777" w:rsidR="00010012" w:rsidRPr="00EF6D6D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EF6D6D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75A8B" w14:textId="77777777" w:rsidR="00170C51" w:rsidRDefault="00170C51" w:rsidP="005D4FFF">
      <w:r>
        <w:separator/>
      </w:r>
    </w:p>
  </w:endnote>
  <w:endnote w:type="continuationSeparator" w:id="0">
    <w:p w14:paraId="5BC7D55C" w14:textId="77777777" w:rsidR="00170C51" w:rsidRDefault="00170C51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ACD5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FB9336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54986" w14:textId="77777777" w:rsidR="002738C7" w:rsidRPr="00EF6D6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EF6D6D">
      <w:rPr>
        <w:rFonts w:ascii="Cambria" w:hAnsi="Cambria"/>
        <w:color w:val="414042"/>
        <w:sz w:val="18"/>
        <w:szCs w:val="18"/>
      </w:rPr>
      <w:fldChar w:fldCharType="begin"/>
    </w:r>
    <w:r w:rsidRPr="00EF6D6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EF6D6D">
      <w:rPr>
        <w:rFonts w:ascii="Cambria" w:hAnsi="Cambria"/>
        <w:color w:val="414042"/>
        <w:sz w:val="18"/>
        <w:szCs w:val="18"/>
      </w:rPr>
      <w:fldChar w:fldCharType="separate"/>
    </w:r>
    <w:r w:rsidRPr="00EF6D6D">
      <w:rPr>
        <w:rFonts w:ascii="Cambria" w:hAnsi="Cambria"/>
        <w:noProof/>
        <w:color w:val="414042"/>
        <w:sz w:val="18"/>
        <w:szCs w:val="18"/>
      </w:rPr>
      <w:t>2</w:t>
    </w:r>
    <w:r w:rsidRPr="00EF6D6D">
      <w:rPr>
        <w:rFonts w:ascii="Cambria" w:hAnsi="Cambria"/>
        <w:noProof/>
        <w:color w:val="414042"/>
        <w:sz w:val="18"/>
        <w:szCs w:val="18"/>
      </w:rPr>
      <w:fldChar w:fldCharType="end"/>
    </w:r>
  </w:p>
  <w:p w14:paraId="4A526A91" w14:textId="28CDD328" w:rsidR="004B3519" w:rsidRPr="00EF6D6D" w:rsidRDefault="00785278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EF6D6D">
      <w:rPr>
        <w:rFonts w:ascii="Cambria" w:hAnsi="Cambria"/>
        <w:color w:val="414042"/>
        <w:sz w:val="18"/>
        <w:szCs w:val="18"/>
      </w:rPr>
      <w:t>2018.1 (updated</w:t>
    </w:r>
    <w:r>
      <w:rPr>
        <w:rFonts w:ascii="Cambria" w:hAnsi="Cambria"/>
        <w:color w:val="414042"/>
        <w:sz w:val="18"/>
        <w:szCs w:val="18"/>
      </w:rPr>
      <w:t xml:space="preserve"> 4/</w:t>
    </w:r>
    <w:r w:rsidR="002738C7" w:rsidRPr="00EF6D6D">
      <w:rPr>
        <w:rFonts w:ascii="Cambria" w:hAnsi="Cambria"/>
        <w:color w:val="414042"/>
        <w:sz w:val="18"/>
        <w:szCs w:val="18"/>
      </w:rPr>
      <w:t>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37F33" w14:textId="77777777" w:rsidR="00170C51" w:rsidRDefault="00170C51" w:rsidP="005D4FFF">
      <w:r>
        <w:separator/>
      </w:r>
    </w:p>
  </w:footnote>
  <w:footnote w:type="continuationSeparator" w:id="0">
    <w:p w14:paraId="2C755FA6" w14:textId="77777777" w:rsidR="00170C51" w:rsidRDefault="00170C51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3AE6" w14:textId="77777777" w:rsidR="005D4FFF" w:rsidRDefault="005D4FFF">
    <w:pPr>
      <w:pStyle w:val="Header"/>
    </w:pPr>
  </w:p>
  <w:p w14:paraId="0B1662F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FDF7" w14:textId="065A5030" w:rsidR="005D4FFF" w:rsidRDefault="00FC135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565C006" wp14:editId="7B01926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FF7E1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4C"/>
    <w:rsid w:val="00010012"/>
    <w:rsid w:val="00086140"/>
    <w:rsid w:val="000C6757"/>
    <w:rsid w:val="00101380"/>
    <w:rsid w:val="00107B80"/>
    <w:rsid w:val="00170C51"/>
    <w:rsid w:val="002738C7"/>
    <w:rsid w:val="004B3519"/>
    <w:rsid w:val="004D2ECE"/>
    <w:rsid w:val="0050005D"/>
    <w:rsid w:val="005D4FFF"/>
    <w:rsid w:val="005E5EE1"/>
    <w:rsid w:val="00660A91"/>
    <w:rsid w:val="007024ED"/>
    <w:rsid w:val="00785278"/>
    <w:rsid w:val="008F4D93"/>
    <w:rsid w:val="009742CA"/>
    <w:rsid w:val="00991AC9"/>
    <w:rsid w:val="009C1C4C"/>
    <w:rsid w:val="009C24C6"/>
    <w:rsid w:val="00AA1BA9"/>
    <w:rsid w:val="00B00940"/>
    <w:rsid w:val="00BF01E9"/>
    <w:rsid w:val="00D66754"/>
    <w:rsid w:val="00E65FE5"/>
    <w:rsid w:val="00EF6D6D"/>
    <w:rsid w:val="00FC135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BE56B"/>
  <w15:chartTrackingRefBased/>
  <w15:docId w15:val="{E1BD2532-63A3-4231-9D4D-DB3BE429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5</cp:revision>
  <dcterms:created xsi:type="dcterms:W3CDTF">2021-02-26T21:53:00Z</dcterms:created>
  <dcterms:modified xsi:type="dcterms:W3CDTF">2021-07-20T15:11:00Z</dcterms:modified>
</cp:coreProperties>
</file>